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57F" w:rsidRPr="00DD03B5" w:rsidRDefault="00CF657F" w:rsidP="00DE030F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12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CF657F" w:rsidRDefault="00CF657F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F657F" w:rsidRDefault="00CF657F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F657F" w:rsidRDefault="00CF657F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CF657F" w:rsidRDefault="00CF657F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F657F" w:rsidRDefault="00CF657F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F657F" w:rsidRDefault="00CF657F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F657F" w:rsidRDefault="00CF657F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F657F" w:rsidRPr="00292291" w:rsidRDefault="00CF657F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F657F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F657F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CF657F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F657F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F657F" w:rsidRPr="00292291" w:rsidRDefault="00CF657F" w:rsidP="0011365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F657F" w:rsidRPr="00292291" w:rsidRDefault="00CF657F" w:rsidP="00DE030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F657F" w:rsidRPr="00292291" w:rsidRDefault="00CF657F" w:rsidP="007D641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F657F" w:rsidRPr="006F32EF" w:rsidRDefault="00CF65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F657F" w:rsidRPr="006F32EF" w:rsidRDefault="00CF65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F657F" w:rsidRDefault="00CF65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6F32EF" w:rsidRDefault="00CF657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F657F" w:rsidRDefault="00CF657F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CF657F" w:rsidRPr="00292291" w:rsidRDefault="00CF657F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F657F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F657F" w:rsidRDefault="00CF657F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CF657F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F657F" w:rsidRPr="00292291" w:rsidRDefault="00CF657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CF657F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062947"/>
    <w:rsid w:val="00113652"/>
    <w:rsid w:val="00161211"/>
    <w:rsid w:val="001B0E59"/>
    <w:rsid w:val="001B6C78"/>
    <w:rsid w:val="00276761"/>
    <w:rsid w:val="002812AC"/>
    <w:rsid w:val="00292291"/>
    <w:rsid w:val="003915FC"/>
    <w:rsid w:val="003B39D0"/>
    <w:rsid w:val="003C4B0F"/>
    <w:rsid w:val="003E728E"/>
    <w:rsid w:val="003F1DD2"/>
    <w:rsid w:val="00404A70"/>
    <w:rsid w:val="0044626B"/>
    <w:rsid w:val="004D1249"/>
    <w:rsid w:val="00523BE8"/>
    <w:rsid w:val="00587385"/>
    <w:rsid w:val="005E21C8"/>
    <w:rsid w:val="006F32EF"/>
    <w:rsid w:val="00734290"/>
    <w:rsid w:val="007D641B"/>
    <w:rsid w:val="008F0448"/>
    <w:rsid w:val="00930195"/>
    <w:rsid w:val="00940123"/>
    <w:rsid w:val="0094782C"/>
    <w:rsid w:val="009D4EA0"/>
    <w:rsid w:val="00A77376"/>
    <w:rsid w:val="00A8200F"/>
    <w:rsid w:val="00BF2757"/>
    <w:rsid w:val="00CF07EB"/>
    <w:rsid w:val="00CF657F"/>
    <w:rsid w:val="00DD03B5"/>
    <w:rsid w:val="00DE030F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26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307</Words>
  <Characters>1813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2013-11-26T13:41:00Z</dcterms:created>
  <dcterms:modified xsi:type="dcterms:W3CDTF">2013-11-26T13:41:00Z</dcterms:modified>
</cp:coreProperties>
</file>